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05BD" w14:textId="77777777" w:rsidR="00B87197" w:rsidRDefault="00B87197" w:rsidP="00B87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ROSE</w:t>
      </w:r>
      <w:r>
        <w:rPr>
          <w:rFonts w:ascii="Times New Roman" w:hAnsi="Times New Roman" w:cs="Times New Roman"/>
        </w:rPr>
        <w:t xml:space="preserve">       (fl.1484)</w:t>
      </w:r>
    </w:p>
    <w:p w14:paraId="64120F7B" w14:textId="77777777" w:rsidR="00B87197" w:rsidRDefault="00B87197" w:rsidP="00B87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Brockbury, Herefordshire. Gentleman.</w:t>
      </w:r>
    </w:p>
    <w:p w14:paraId="23E8CA36" w14:textId="77777777" w:rsidR="00B87197" w:rsidRDefault="00B87197" w:rsidP="00B87197">
      <w:pPr>
        <w:rPr>
          <w:rFonts w:ascii="Times New Roman" w:hAnsi="Times New Roman" w:cs="Times New Roman"/>
        </w:rPr>
      </w:pPr>
    </w:p>
    <w:p w14:paraId="34A23C01" w14:textId="77777777" w:rsidR="00B87197" w:rsidRDefault="00B87197" w:rsidP="00B87197">
      <w:pPr>
        <w:rPr>
          <w:rFonts w:ascii="Times New Roman" w:hAnsi="Times New Roman" w:cs="Times New Roman"/>
        </w:rPr>
      </w:pPr>
    </w:p>
    <w:p w14:paraId="0E87C1E3" w14:textId="2036E76B" w:rsidR="0083369D" w:rsidRDefault="0083369D" w:rsidP="00B87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6 Nov.1478</w:t>
      </w:r>
      <w:r>
        <w:rPr>
          <w:rFonts w:ascii="Times New Roman" w:hAnsi="Times New Roman" w:cs="Times New Roman"/>
        </w:rPr>
        <w:tab/>
        <w:t>He was pardoned for not appearing to answer Thomas Parker, late Sheriff</w:t>
      </w:r>
    </w:p>
    <w:p w14:paraId="650D5385" w14:textId="46944DAF" w:rsidR="0083369D" w:rsidRDefault="0083369D" w:rsidP="00B87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Herefordshire.    (C.P.R. 1476-85 p.85)</w:t>
      </w:r>
    </w:p>
    <w:p w14:paraId="4EE4C9A7" w14:textId="77777777" w:rsidR="00B87197" w:rsidRDefault="00B87197" w:rsidP="00B87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Lempster, Abbot of Wigmore(q.v.), brought a plaint of debt against </w:t>
      </w:r>
    </w:p>
    <w:p w14:paraId="3A18FCF6" w14:textId="77777777" w:rsidR="00B87197" w:rsidRDefault="00B87197" w:rsidP="00B87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John Redyng of Leominster(q.v.).</w:t>
      </w:r>
    </w:p>
    <w:p w14:paraId="6BAD356B" w14:textId="77777777" w:rsidR="00B87197" w:rsidRDefault="00B87197" w:rsidP="00B87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EE731B8" w14:textId="77777777" w:rsidR="00B87197" w:rsidRDefault="00B87197" w:rsidP="00B87197">
      <w:pPr>
        <w:rPr>
          <w:rFonts w:ascii="Times New Roman" w:hAnsi="Times New Roman" w:cs="Times New Roman"/>
        </w:rPr>
      </w:pPr>
    </w:p>
    <w:p w14:paraId="366B56C2" w14:textId="77777777" w:rsidR="00B87197" w:rsidRDefault="00B87197" w:rsidP="00B87197">
      <w:pPr>
        <w:rPr>
          <w:rFonts w:ascii="Times New Roman" w:hAnsi="Times New Roman" w:cs="Times New Roman"/>
        </w:rPr>
      </w:pPr>
    </w:p>
    <w:p w14:paraId="4EEC0E24" w14:textId="77777777" w:rsidR="00B87197" w:rsidRDefault="00B87197" w:rsidP="00B87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14:paraId="1D05CBBB" w14:textId="727530BD" w:rsidR="0083369D" w:rsidRDefault="0083369D" w:rsidP="00B87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March 2026</w:t>
      </w:r>
    </w:p>
    <w:p w14:paraId="50E767B9" w14:textId="77777777" w:rsidR="006C2C93" w:rsidRPr="00E71FC3" w:rsidRDefault="006C2C9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ADBE8" w14:textId="77777777" w:rsidR="006C2C93" w:rsidRDefault="006C2C93" w:rsidP="00E71FC3">
      <w:r>
        <w:separator/>
      </w:r>
    </w:p>
  </w:endnote>
  <w:endnote w:type="continuationSeparator" w:id="0">
    <w:p w14:paraId="445F60E4" w14:textId="77777777" w:rsidR="006C2C93" w:rsidRDefault="006C2C9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74C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755CA" w14:textId="77777777" w:rsidR="006C2C93" w:rsidRDefault="006C2C93" w:rsidP="00E71FC3">
      <w:r>
        <w:separator/>
      </w:r>
    </w:p>
  </w:footnote>
  <w:footnote w:type="continuationSeparator" w:id="0">
    <w:p w14:paraId="138D763F" w14:textId="77777777" w:rsidR="006C2C93" w:rsidRDefault="006C2C9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197"/>
    <w:rsid w:val="001A7C09"/>
    <w:rsid w:val="00577BD5"/>
    <w:rsid w:val="00656CBA"/>
    <w:rsid w:val="006A1F77"/>
    <w:rsid w:val="006C2C93"/>
    <w:rsid w:val="00706984"/>
    <w:rsid w:val="00733BE7"/>
    <w:rsid w:val="0083369D"/>
    <w:rsid w:val="00AB52E8"/>
    <w:rsid w:val="00B16D3F"/>
    <w:rsid w:val="00B8719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138CE"/>
  <w15:chartTrackingRefBased/>
  <w15:docId w15:val="{04105E9A-19CA-4BE9-90DA-7ED93535A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19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871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86</Words>
  <Characters>407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2018-03-19T20:46:00Z</dcterms:created>
  <dcterms:modified xsi:type="dcterms:W3CDTF">2026-03-22T21:05:00Z</dcterms:modified>
</cp:coreProperties>
</file>